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828"/>
        <w:gridCol w:w="1080"/>
        <w:gridCol w:w="1122"/>
        <w:gridCol w:w="1482"/>
      </w:tblGrid>
      <w:tr w:rsidR="00CB5C55" w:rsidRPr="00CB5C55" w:rsidTr="00A62163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CB5C55" w:rsidRPr="00BA7431" w:rsidRDefault="00CB5C55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BA743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proofErr w:type="spellStart"/>
            <w:r w:rsidRPr="009866B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Drum</w:t>
            </w:r>
            <w:proofErr w:type="spellEnd"/>
            <w:r w:rsidRPr="009866B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BA743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(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CPV</w:t>
            </w:r>
            <w:r w:rsidRPr="00BA743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9866B5">
              <w:rPr>
                <w:rFonts w:ascii="Tahoma" w:hAnsi="Tahoma" w:cs="Tahoma"/>
                <w:bCs/>
                <w:color w:val="000000"/>
                <w:sz w:val="18"/>
                <w:szCs w:val="18"/>
                <w:lang w:val="el-GR"/>
              </w:rPr>
              <w:t>30232000-4</w:t>
            </w:r>
            <w:r w:rsidRPr="00BA7431">
              <w:rPr>
                <w:rFonts w:ascii="Tahoma" w:hAnsi="Tahoma" w:cs="Tahoma"/>
                <w:bCs/>
                <w:color w:val="000000"/>
                <w:sz w:val="18"/>
                <w:szCs w:val="18"/>
                <w:lang w:val="el-GR"/>
              </w:rPr>
              <w:t xml:space="preserve">, </w:t>
            </w:r>
            <w:r w:rsidRPr="009866B5">
              <w:rPr>
                <w:rFonts w:ascii="Tahoma" w:hAnsi="Tahoma" w:cs="Tahoma"/>
                <w:bCs/>
                <w:color w:val="000000"/>
                <w:sz w:val="18"/>
                <w:szCs w:val="18"/>
                <w:lang w:val="el-GR"/>
              </w:rPr>
              <w:t>Περιφερειακός εξοπλισμός</w:t>
            </w:r>
            <w:r w:rsidRPr="00BA743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</w:tc>
      </w:tr>
      <w:tr w:rsidR="00CB5C55" w:rsidRPr="008D329F" w:rsidTr="00A62163">
        <w:trPr>
          <w:trHeight w:val="654"/>
          <w:jc w:val="center"/>
        </w:trPr>
        <w:tc>
          <w:tcPr>
            <w:tcW w:w="988" w:type="dxa"/>
            <w:shd w:val="clear" w:color="000000" w:fill="FFFF99"/>
            <w:vAlign w:val="center"/>
            <w:hideMark/>
          </w:tcPr>
          <w:p w:rsidR="00CB5C55" w:rsidRPr="008D329F" w:rsidRDefault="00CB5C55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828" w:type="dxa"/>
            <w:shd w:val="clear" w:color="000000" w:fill="FFFF99"/>
            <w:vAlign w:val="center"/>
            <w:hideMark/>
          </w:tcPr>
          <w:p w:rsidR="00CB5C55" w:rsidRPr="008D329F" w:rsidRDefault="00CB5C55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CB5C55" w:rsidRPr="008D329F" w:rsidRDefault="00CB5C55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CB5C55" w:rsidRPr="008D329F" w:rsidRDefault="00CB5C55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CB5C55" w:rsidRPr="008D329F" w:rsidRDefault="00CB5C55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CB5C55" w:rsidRPr="008D329F" w:rsidTr="00A62163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CB5C55" w:rsidRPr="008D329F" w:rsidRDefault="00CB5C55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CB5C55" w:rsidRPr="008D329F" w:rsidRDefault="00CB5C55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CB5C55" w:rsidRPr="008D329F" w:rsidRDefault="00CB5C55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B5C55" w:rsidRPr="008D329F" w:rsidRDefault="00CB5C55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CB5C55" w:rsidRPr="008D329F" w:rsidRDefault="00CB5C55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CB5C55" w:rsidRPr="008D329F" w:rsidTr="00A62163">
        <w:trPr>
          <w:trHeight w:val="330"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CB5C55" w:rsidRPr="008D329F" w:rsidRDefault="00CB5C55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CB5C55" w:rsidRPr="008D329F" w:rsidRDefault="00CB5C55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CB5C55" w:rsidRPr="008D329F" w:rsidRDefault="00CB5C55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CB5C55" w:rsidRPr="008D329F" w:rsidRDefault="00CB5C55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CB5C55" w:rsidRPr="008D329F" w:rsidRDefault="00CB5C55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B5C55" w:rsidRPr="00401324" w:rsidTr="00A62163">
        <w:trPr>
          <w:trHeight w:hRule="exact" w:val="397"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55" w:rsidRPr="008D329F" w:rsidRDefault="00CB5C55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C55" w:rsidRPr="005408CE" w:rsidRDefault="00CB5C55" w:rsidP="00A62163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9866B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Drum</w:t>
            </w:r>
            <w:proofErr w:type="spellEnd"/>
            <w:r w:rsidRPr="009866B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για εκτυπωτή </w:t>
            </w:r>
            <w:proofErr w:type="spellStart"/>
            <w:r w:rsidRPr="009866B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Xerox</w:t>
            </w:r>
            <w:proofErr w:type="spellEnd"/>
            <w:r w:rsidRPr="009866B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B235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55" w:rsidRPr="008D329F" w:rsidRDefault="00CB5C55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</w:tcPr>
          <w:p w:rsidR="00CB5C55" w:rsidRPr="00401324" w:rsidRDefault="00CB5C55" w:rsidP="00A6216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</w:tcPr>
          <w:p w:rsidR="00CB5C55" w:rsidRPr="00401324" w:rsidRDefault="00CB5C55" w:rsidP="00A6216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B5C55" w:rsidRPr="008D329F" w:rsidTr="00A62163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CB5C55" w:rsidRPr="008D329F" w:rsidRDefault="00CB5C55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B5C55" w:rsidRPr="008D329F" w:rsidRDefault="00CB5C55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B5C55" w:rsidRPr="00FA7FA0" w:rsidRDefault="00CB5C55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B5C55" w:rsidRPr="008D329F" w:rsidRDefault="00CB5C55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CB5C55" w:rsidRPr="008D329F" w:rsidRDefault="00CB5C55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</w:tbl>
    <w:p w:rsidR="00EC68F7" w:rsidRDefault="00EC68F7">
      <w:bookmarkStart w:id="0" w:name="_GoBack"/>
      <w:bookmarkEnd w:id="0"/>
    </w:p>
    <w:sectPr w:rsidR="00EC68F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4C3"/>
    <w:rsid w:val="000D74C3"/>
    <w:rsid w:val="00CB5C55"/>
    <w:rsid w:val="00EC6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02901B-D54F-465C-87D7-D692A943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C5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8A6690C4</Template>
  <TotalTime>1</TotalTime>
  <Pages>1</Pages>
  <Words>36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2025-10-30T12:32:00Z</dcterms:created>
  <dcterms:modified xsi:type="dcterms:W3CDTF">2025-10-30T12:32:00Z</dcterms:modified>
</cp:coreProperties>
</file>